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KECHE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Wincanton, Somerset,</w:t>
      </w:r>
    </w:p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21-241)</w:t>
      </w:r>
    </w:p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F0E3D" w:rsidRDefault="001F0E3D" w:rsidP="001F0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  <w:bookmarkStart w:id="0" w:name="_GoBack"/>
      <w:bookmarkEnd w:id="0"/>
    </w:p>
    <w:sectPr w:rsidR="00DD5B8A" w:rsidRPr="001F0E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E3D" w:rsidRDefault="001F0E3D" w:rsidP="00564E3C">
      <w:pPr>
        <w:spacing w:after="0" w:line="240" w:lineRule="auto"/>
      </w:pPr>
      <w:r>
        <w:separator/>
      </w:r>
    </w:p>
  </w:endnote>
  <w:endnote w:type="continuationSeparator" w:id="0">
    <w:p w:rsidR="001F0E3D" w:rsidRDefault="001F0E3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F0E3D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E3D" w:rsidRDefault="001F0E3D" w:rsidP="00564E3C">
      <w:pPr>
        <w:spacing w:after="0" w:line="240" w:lineRule="auto"/>
      </w:pPr>
      <w:r>
        <w:separator/>
      </w:r>
    </w:p>
  </w:footnote>
  <w:footnote w:type="continuationSeparator" w:id="0">
    <w:p w:rsidR="001F0E3D" w:rsidRDefault="001F0E3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E3D"/>
    <w:rsid w:val="001F0E3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ADB5"/>
  <w15:chartTrackingRefBased/>
  <w15:docId w15:val="{F59A5E50-22BA-4CFA-BA1F-A72F1E4F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2016-02-12T20:47:00Z</dcterms:created>
  <dcterms:modified xsi:type="dcterms:W3CDTF">2016-02-12T20:48:00Z</dcterms:modified>
</cp:coreProperties>
</file>